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C61" w:rsidRDefault="003E1C61" w:rsidP="003E1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GODFREY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E1C61" w:rsidRDefault="003E1C61" w:rsidP="003E1C61">
      <w:pPr>
        <w:rPr>
          <w:rFonts w:ascii="Times New Roman" w:hAnsi="Times New Roman" w:cs="Times New Roman"/>
        </w:rPr>
      </w:pPr>
    </w:p>
    <w:p w:rsidR="003E1C61" w:rsidRDefault="003E1C61" w:rsidP="003E1C61">
      <w:pPr>
        <w:rPr>
          <w:rFonts w:ascii="Times New Roman" w:hAnsi="Times New Roman" w:cs="Times New Roman"/>
        </w:rPr>
      </w:pPr>
    </w:p>
    <w:p w:rsidR="003E1C61" w:rsidRDefault="003E1C61" w:rsidP="003E1C61">
      <w:pPr>
        <w:rPr>
          <w:rFonts w:ascii="Times New Roman" w:hAnsi="Times New Roman" w:cs="Times New Roman"/>
        </w:rPr>
      </w:pPr>
    </w:p>
    <w:p w:rsidR="003E1C61" w:rsidRDefault="003E1C61" w:rsidP="003E1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Halden</w:t>
      </w:r>
      <w:proofErr w:type="spellEnd"/>
      <w:r>
        <w:rPr>
          <w:rFonts w:ascii="Times New Roman" w:hAnsi="Times New Roman" w:cs="Times New Roman"/>
        </w:rPr>
        <w:t xml:space="preserve"> of High Easter, Essex(q.v.).</w:t>
      </w:r>
    </w:p>
    <w:p w:rsidR="003E1C61" w:rsidRDefault="003E1C61" w:rsidP="003E1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E3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E1C61" w:rsidRDefault="003E1C61" w:rsidP="003E1C61">
      <w:pPr>
        <w:rPr>
          <w:rFonts w:ascii="Times New Roman" w:hAnsi="Times New Roman" w:cs="Times New Roman"/>
        </w:rPr>
      </w:pPr>
    </w:p>
    <w:p w:rsidR="003E1C61" w:rsidRDefault="003E1C61" w:rsidP="003E1C61">
      <w:pPr>
        <w:rPr>
          <w:rFonts w:ascii="Times New Roman" w:hAnsi="Times New Roman" w:cs="Times New Roman"/>
        </w:rPr>
      </w:pPr>
    </w:p>
    <w:p w:rsidR="003E1C61" w:rsidRDefault="003E1C61" w:rsidP="003E1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2017</w:t>
      </w:r>
    </w:p>
    <w:p w:rsidR="006B2F86" w:rsidRPr="00E71FC3" w:rsidRDefault="003E1C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C61" w:rsidRDefault="003E1C61" w:rsidP="00E71FC3">
      <w:r>
        <w:separator/>
      </w:r>
    </w:p>
  </w:endnote>
  <w:endnote w:type="continuationSeparator" w:id="0">
    <w:p w:rsidR="003E1C61" w:rsidRDefault="003E1C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C61" w:rsidRDefault="003E1C61" w:rsidP="00E71FC3">
      <w:r>
        <w:separator/>
      </w:r>
    </w:p>
  </w:footnote>
  <w:footnote w:type="continuationSeparator" w:id="0">
    <w:p w:rsidR="003E1C61" w:rsidRDefault="003E1C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C61"/>
    <w:rsid w:val="001A7C09"/>
    <w:rsid w:val="003E1C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BD64AD-149B-4C98-A47F-36700D56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1C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E1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2017-12-01T21:30:00Z</dcterms:created>
  <dcterms:modified xsi:type="dcterms:W3CDTF">2017-12-01T21:30:00Z</dcterms:modified>
</cp:coreProperties>
</file>